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Leeds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Leeds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Leeds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Leeds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Leeds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Leeds South are estimated to have a score of 1-2 on the PGSI (low-risk gambling), whilst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70.8% </w:t>
      </w:r>
      <w:r w:rsidRPr="004747BF">
        <w:rPr>
          <w:rFonts w:ascii="Libre Franklin Light" w:eastAsia="Times New Roman" w:hAnsi="Libre Franklin Light" w:cs="Calibri Light"/>
        </w:rPr>
        <w:t xml:space="preserve">of those respondents classified as PGSI 8+ in Leeds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Leeds South is estimated to be </w:t>
      </w:r>
      <w:r w:rsidRPr="00773DF7">
        <w:rPr>
          <w:rFonts w:ascii="Libre Franklin Light" w:eastAsia="Times New Roman" w:hAnsi="Libre Franklin Light" w:cs="Calibri Light"/>
          <w:b/>
          <w:bCs/>
          <w:color w:val="C45911" w:themeColor="accent2" w:themeShade="BF"/>
        </w:rPr>
        <w:t xml:space="preserve">£5,047,701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Leeds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Leeds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eds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Leeds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eds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Leeds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eds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Leeds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Leeds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Leeds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Leeds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Leeds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£5,047,701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Leeds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£82,219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£1,700,330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£121,806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£34,258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£62,806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£3,046,282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£5,047,701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Leeds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Leeds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Leeds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Leeds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Leeds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Leeds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1CCD989-01DC-4A82-9D10-51DCBB75C24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